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366E54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1D6DC7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366E54">
              <w:rPr>
                <w:rFonts w:ascii="Myriad Pro" w:hAnsi="Myriad Pro"/>
                <w:noProof/>
                <w:sz w:val="22"/>
              </w:rPr>
              <w:t>08.03.12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66E5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50198" w:rsidP="00366E54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Stammblatte </w:t>
            </w:r>
            <w:r w:rsidR="00366E54">
              <w:rPr>
                <w:rFonts w:ascii="Myriad Pro" w:hAnsi="Myriad Pro"/>
                <w:sz w:val="22"/>
              </w:rPr>
              <w:t>für Herr Winkler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1D6DC7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 für </w:t>
      </w:r>
      <w:r w:rsidR="00366E54">
        <w:rPr>
          <w:rFonts w:ascii="Myriad Pro" w:hAnsi="Myriad Pro"/>
          <w:sz w:val="22"/>
        </w:rPr>
        <w:t>Herr Winkler</w:t>
      </w:r>
      <w:r>
        <w:rPr>
          <w:rFonts w:ascii="Myriad Pro" w:hAnsi="Myriad Pro"/>
          <w:sz w:val="22"/>
        </w:rPr>
        <w:t xml:space="preserve">.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Herr Rene Winkler</w:t>
      </w:r>
      <w:r w:rsidR="00450198">
        <w:rPr>
          <w:rFonts w:ascii="Myriad Pro" w:hAnsi="Myriad Pro"/>
          <w:sz w:val="22"/>
        </w:rPr>
        <w:t xml:space="preserve"> (Arbeitsverhältnis von 18.07.2011)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66E54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Personalstammblatt</w:t>
      </w:r>
      <w:r w:rsidR="00366E54">
        <w:rPr>
          <w:rFonts w:ascii="Myriad Pro" w:hAnsi="Myriad Pro"/>
          <w:sz w:val="22"/>
        </w:rPr>
        <w:t xml:space="preserve"> </w:t>
      </w:r>
    </w:p>
    <w:p w:rsidR="0071257C" w:rsidRDefault="00366E54" w:rsidP="00366E54">
      <w:pPr>
        <w:pStyle w:val="Textkrper"/>
        <w:spacing w:after="0" w:line="240" w:lineRule="auto"/>
        <w:ind w:left="720"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(Änderung Teilzeit auf Vollzeit/ gültig ab 01.03.2012)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57C" w:rsidRDefault="0071257C">
      <w:r>
        <w:separator/>
      </w:r>
    </w:p>
  </w:endnote>
  <w:endnote w:type="continuationSeparator" w:id="0">
    <w:p w:rsidR="0071257C" w:rsidRDefault="0071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57C" w:rsidRDefault="0071257C">
      <w:r>
        <w:separator/>
      </w:r>
    </w:p>
  </w:footnote>
  <w:footnote w:type="continuationSeparator" w:id="0">
    <w:p w:rsidR="0071257C" w:rsidRDefault="0071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57C" w:rsidRDefault="001D6DC7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1D6DC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1257C" w:rsidRPr="00C00049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1257C" w:rsidRDefault="0071257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1D6DC7"/>
    <w:rsid w:val="00293289"/>
    <w:rsid w:val="002D75DE"/>
    <w:rsid w:val="00366E54"/>
    <w:rsid w:val="004251D6"/>
    <w:rsid w:val="00450198"/>
    <w:rsid w:val="00512759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101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956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2012-03-08T16:36:00Z</cp:lastPrinted>
  <dcterms:created xsi:type="dcterms:W3CDTF">2012-03-08T16:36:00Z</dcterms:created>
  <dcterms:modified xsi:type="dcterms:W3CDTF">2012-03-08T16:36:00Z</dcterms:modified>
</cp:coreProperties>
</file>